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034" w:rsidRDefault="00833034" w:rsidP="008330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PYCOWE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833034" w:rsidRDefault="00833034" w:rsidP="008330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Gainsborough, Lincolnshire. Merchant.</w:t>
      </w:r>
    </w:p>
    <w:p w:rsidR="00833034" w:rsidRDefault="00833034" w:rsidP="008330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3034" w:rsidRDefault="00833034" w:rsidP="008330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3034" w:rsidRPr="00BC2C7D" w:rsidRDefault="00833034" w:rsidP="008330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Sir William Lucy(q.v.) brought a plaint of trespass against him, </w:t>
      </w:r>
    </w:p>
    <w:p w:rsidR="00833034" w:rsidRDefault="00833034" w:rsidP="008330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Norys of Gainsborough(q.v.), William Kyng of Gainsborough(q.v.),</w:t>
      </w:r>
    </w:p>
    <w:p w:rsidR="00833034" w:rsidRDefault="00833034" w:rsidP="008330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Roche of Walkerith(q.v.), John Everard of Gainsborough(q.v.)</w:t>
      </w:r>
    </w:p>
    <w:p w:rsidR="00833034" w:rsidRDefault="00833034" w:rsidP="008330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John Everard, senior, of Gainsborough(q.v.).</w:t>
      </w:r>
    </w:p>
    <w:p w:rsidR="00833034" w:rsidRDefault="00833034" w:rsidP="008330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833034" w:rsidRDefault="00833034" w:rsidP="008330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3034" w:rsidRDefault="00833034" w:rsidP="008330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3034" w:rsidRDefault="00833034" w:rsidP="008330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034" w:rsidRDefault="00833034" w:rsidP="00564E3C">
      <w:pPr>
        <w:spacing w:after="0" w:line="240" w:lineRule="auto"/>
      </w:pPr>
      <w:r>
        <w:separator/>
      </w:r>
    </w:p>
  </w:endnote>
  <w:endnote w:type="continuationSeparator" w:id="0">
    <w:p w:rsidR="00833034" w:rsidRDefault="0083303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33034">
      <w:rPr>
        <w:rFonts w:ascii="Times New Roman" w:hAnsi="Times New Roman" w:cs="Times New Roman"/>
        <w:noProof/>
        <w:sz w:val="24"/>
        <w:szCs w:val="24"/>
      </w:rPr>
      <w:t>30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034" w:rsidRDefault="00833034" w:rsidP="00564E3C">
      <w:pPr>
        <w:spacing w:after="0" w:line="240" w:lineRule="auto"/>
      </w:pPr>
      <w:r>
        <w:separator/>
      </w:r>
    </w:p>
  </w:footnote>
  <w:footnote w:type="continuationSeparator" w:id="0">
    <w:p w:rsidR="00833034" w:rsidRDefault="0083303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034"/>
    <w:rsid w:val="00372DC6"/>
    <w:rsid w:val="00564E3C"/>
    <w:rsid w:val="0064591D"/>
    <w:rsid w:val="0083303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04F2DF-1CB2-4996-821F-13607C380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330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2015-10-30T21:41:00Z</dcterms:created>
  <dcterms:modified xsi:type="dcterms:W3CDTF">2015-10-30T21:41:00Z</dcterms:modified>
</cp:coreProperties>
</file>